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731B9C" w14:textId="77777777" w:rsidR="00F70A9D" w:rsidRDefault="00F70A9D" w:rsidP="00F70A9D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Robert HOLME</w:t>
      </w:r>
      <w:r>
        <w:rPr>
          <w:rFonts w:ascii="Times New Roman" w:hAnsi="Arial Unicode MS"/>
        </w:rPr>
        <w:t xml:space="preserve">     (fl.1443)</w:t>
      </w:r>
    </w:p>
    <w:p w14:paraId="02F7185A" w14:textId="77777777" w:rsidR="00F70A9D" w:rsidRDefault="00F70A9D" w:rsidP="00F70A9D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of York. Gentleman.</w:t>
      </w:r>
    </w:p>
    <w:p w14:paraId="5C6DDEA7" w14:textId="77777777" w:rsidR="00F70A9D" w:rsidRDefault="00F70A9D" w:rsidP="00F70A9D">
      <w:pPr>
        <w:pStyle w:val="Body1"/>
        <w:rPr>
          <w:rFonts w:ascii="Times New Roman" w:hAnsi="Times New Roman"/>
        </w:rPr>
      </w:pPr>
    </w:p>
    <w:p w14:paraId="7E03A214" w14:textId="77777777" w:rsidR="00F70A9D" w:rsidRDefault="00F70A9D" w:rsidP="00F70A9D">
      <w:pPr>
        <w:pStyle w:val="Body1"/>
        <w:rPr>
          <w:rFonts w:ascii="Times New Roman" w:hAnsi="Times New Roman"/>
        </w:rPr>
      </w:pPr>
    </w:p>
    <w:p w14:paraId="6C6DE24F" w14:textId="6072E26E" w:rsidR="00F70A9D" w:rsidRDefault="00F70A9D" w:rsidP="00F70A9D">
      <w:pPr>
        <w:pStyle w:val="Body1"/>
        <w:rPr>
          <w:rFonts w:ascii="Times New Roman" w:hAnsi="Arial Unicode MS"/>
        </w:rPr>
      </w:pPr>
      <w:r>
        <w:rPr>
          <w:rFonts w:ascii="Times New Roman" w:hAnsi="Arial Unicode MS"/>
        </w:rPr>
        <w:t>Son of William Holme, merchant(q.v.).   (R.F.Y. p.163)</w:t>
      </w:r>
    </w:p>
    <w:p w14:paraId="32657CD7" w14:textId="7A7306A3" w:rsidR="00BE2C4C" w:rsidRDefault="00BE2C4C" w:rsidP="00F70A9D">
      <w:pPr>
        <w:pStyle w:val="Body1"/>
        <w:rPr>
          <w:rFonts w:ascii="Times New Roman" w:hAnsi="Arial Unicode MS"/>
        </w:rPr>
      </w:pPr>
    </w:p>
    <w:p w14:paraId="29D2A6CF" w14:textId="115615F7" w:rsidR="00BE2C4C" w:rsidRDefault="00BE2C4C" w:rsidP="00F70A9D">
      <w:pPr>
        <w:pStyle w:val="Body1"/>
        <w:rPr>
          <w:rFonts w:ascii="Times New Roman" w:hAnsi="Arial Unicode MS"/>
        </w:rPr>
      </w:pPr>
    </w:p>
    <w:p w14:paraId="3EFA8014" w14:textId="21F96CAE" w:rsidR="00BE2C4C" w:rsidRDefault="00BE2C4C" w:rsidP="00BE2C4C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1440    He became a Freeman.  (ibid.</w:t>
      </w:r>
      <w:r>
        <w:rPr>
          <w:rFonts w:ascii="Times New Roman" w:hAnsi="Arial Unicode MS"/>
        </w:rPr>
        <w:t>p.158)</w:t>
      </w:r>
    </w:p>
    <w:p w14:paraId="2E955223" w14:textId="77777777" w:rsidR="00BE2C4C" w:rsidRDefault="00BE2C4C" w:rsidP="00F70A9D">
      <w:pPr>
        <w:pStyle w:val="Body1"/>
        <w:rPr>
          <w:rFonts w:ascii="Times New Roman" w:hAnsi="Times New Roman"/>
        </w:rPr>
      </w:pPr>
    </w:p>
    <w:p w14:paraId="4E8FD314" w14:textId="77777777" w:rsidR="00F70A9D" w:rsidRDefault="00F70A9D" w:rsidP="00F70A9D">
      <w:pPr>
        <w:pStyle w:val="Body1"/>
        <w:rPr>
          <w:rFonts w:ascii="Times New Roman" w:hAnsi="Times New Roman"/>
        </w:rPr>
      </w:pPr>
    </w:p>
    <w:p w14:paraId="7EA19322" w14:textId="77777777" w:rsidR="00F70A9D" w:rsidRDefault="00F70A9D" w:rsidP="00F70A9D">
      <w:pPr>
        <w:pStyle w:val="Body1"/>
        <w:rPr>
          <w:rFonts w:ascii="Times New Roman" w:hAnsi="Times New Roman"/>
        </w:rPr>
      </w:pPr>
    </w:p>
    <w:p w14:paraId="17967CA2" w14:textId="78CB205B" w:rsidR="00F70A9D" w:rsidRDefault="00F70A9D" w:rsidP="00F70A9D">
      <w:pPr>
        <w:pStyle w:val="Body1"/>
        <w:rPr>
          <w:rFonts w:ascii="Times New Roman" w:hAnsi="Arial Unicode MS"/>
        </w:rPr>
      </w:pPr>
      <w:r>
        <w:rPr>
          <w:rFonts w:ascii="Times New Roman" w:hAnsi="Arial Unicode MS"/>
        </w:rPr>
        <w:t>7 August 2013</w:t>
      </w:r>
    </w:p>
    <w:p w14:paraId="23A53866" w14:textId="60A507D1" w:rsidR="00BE2C4C" w:rsidRDefault="00BE2C4C" w:rsidP="00F70A9D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11 August 2022</w:t>
      </w:r>
    </w:p>
    <w:p w14:paraId="0338214E" w14:textId="77777777" w:rsidR="00E47068" w:rsidRPr="00C009D8" w:rsidRDefault="00E47068" w:rsidP="00C009D8">
      <w:pPr>
        <w:pStyle w:val="NoSpacing"/>
      </w:pPr>
    </w:p>
    <w:sectPr w:rsidR="00E47068" w:rsidRPr="00C009D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3693AD" w14:textId="77777777" w:rsidR="00F70A9D" w:rsidRDefault="00F70A9D" w:rsidP="00920DE3">
      <w:pPr>
        <w:spacing w:after="0" w:line="240" w:lineRule="auto"/>
      </w:pPr>
      <w:r>
        <w:separator/>
      </w:r>
    </w:p>
  </w:endnote>
  <w:endnote w:type="continuationSeparator" w:id="0">
    <w:p w14:paraId="62F9C48C" w14:textId="77777777" w:rsidR="00F70A9D" w:rsidRDefault="00F70A9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A9F4B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B4EA2" w14:textId="77777777" w:rsidR="00C009D8" w:rsidRPr="00C009D8" w:rsidRDefault="00C009D8">
    <w:pPr>
      <w:pStyle w:val="Footer"/>
    </w:pPr>
    <w:r>
      <w:t>Copyright I.S.Rogers 9 August 2013</w:t>
    </w:r>
  </w:p>
  <w:p w14:paraId="3A645546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335A0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6267A2" w14:textId="77777777" w:rsidR="00F70A9D" w:rsidRDefault="00F70A9D" w:rsidP="00920DE3">
      <w:pPr>
        <w:spacing w:after="0" w:line="240" w:lineRule="auto"/>
      </w:pPr>
      <w:r>
        <w:separator/>
      </w:r>
    </w:p>
  </w:footnote>
  <w:footnote w:type="continuationSeparator" w:id="0">
    <w:p w14:paraId="75C3DB3D" w14:textId="77777777" w:rsidR="00F70A9D" w:rsidRDefault="00F70A9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F4533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9A6ADC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B8EF9C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70A9D"/>
    <w:rsid w:val="00120749"/>
    <w:rsid w:val="00624CAE"/>
    <w:rsid w:val="00920DE3"/>
    <w:rsid w:val="00BE2C4C"/>
    <w:rsid w:val="00C009D8"/>
    <w:rsid w:val="00CF53C8"/>
    <w:rsid w:val="00E47068"/>
    <w:rsid w:val="00F70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0F67E9"/>
  <w15:docId w15:val="{6633926C-91B5-42E6-AD94-B58E732A3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F70A9D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29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2013-10-22T21:10:00Z</dcterms:created>
  <dcterms:modified xsi:type="dcterms:W3CDTF">2022-08-11T18:19:00Z</dcterms:modified>
</cp:coreProperties>
</file>